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902A44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D220C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11091/032-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DA53D1">
          <w:t xml:space="preserve">18.11.2016 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DA53D1">
          <w:rPr>
            <w:bCs/>
          </w:rPr>
          <w:t xml:space="preserve">24.11.2016 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D220CE" w:rsidRPr="00D220C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D220CE" w:rsidRPr="00D220CE">
          <w:rPr>
            <w:rStyle w:val="aa"/>
          </w:rPr>
          <w:t>440052, г. Пенза, ул. Ново-Тамбовская, д.9;</w:t>
        </w:r>
        <w:r w:rsidR="00D220CE" w:rsidRPr="00D220CE">
          <w:rPr>
            <w:u w:val="single"/>
          </w:rPr>
          <w:t xml:space="preserve"> г. Пенза, Автоматный переулок, д. 2А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D220CE" w:rsidRPr="00D220CE">
          <w:rPr>
            <w:rStyle w:val="aa"/>
          </w:rPr>
          <w:t xml:space="preserve"> Административно-хозяйственный персонал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D220CE" w:rsidRPr="00D220CE">
          <w:rPr>
            <w:u w:val="single"/>
          </w:rPr>
          <w:t xml:space="preserve"> 11091/</w:t>
        </w:r>
        <w:r w:rsidR="00D220CE">
          <w:t xml:space="preserve">032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D220CE" w:rsidRPr="00D220CE">
          <w:rPr>
            <w:rStyle w:val="aa"/>
          </w:rPr>
          <w:t xml:space="preserve"> Повар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D220CE" w:rsidRPr="00D220CE">
          <w:rPr>
            <w:rStyle w:val="aa"/>
          </w:rPr>
          <w:t xml:space="preserve"> 16675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D220CE" w:rsidRPr="00D220C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Pr="004D77C1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Pr="004D77C1" w:rsidRDefault="00902A44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  <w:tr w:rsidR="00902A44" w:rsidRPr="004D77C1" w:rsidTr="00C9085E">
        <w:trPr>
          <w:jc w:val="center"/>
        </w:trPr>
        <w:tc>
          <w:tcPr>
            <w:tcW w:w="4678" w:type="dxa"/>
            <w:vAlign w:val="center"/>
          </w:tcPr>
          <w:p w:rsidR="00902A44" w:rsidRDefault="00902A44" w:rsidP="00902A44">
            <w:pPr>
              <w:pStyle w:val="a8"/>
              <w:jc w:val="left"/>
            </w:pPr>
            <w:r>
              <w:t>Неселективный радиометр Аргус 03</w:t>
            </w:r>
          </w:p>
        </w:tc>
        <w:tc>
          <w:tcPr>
            <w:tcW w:w="1134" w:type="dxa"/>
            <w:vAlign w:val="center"/>
          </w:tcPr>
          <w:p w:rsidR="00902A44" w:rsidRDefault="00902A44" w:rsidP="00E22B17">
            <w:pPr>
              <w:pStyle w:val="a8"/>
            </w:pPr>
            <w:r>
              <w:t>218</w:t>
            </w:r>
          </w:p>
        </w:tc>
        <w:tc>
          <w:tcPr>
            <w:tcW w:w="1560" w:type="dxa"/>
            <w:vAlign w:val="center"/>
          </w:tcPr>
          <w:p w:rsidR="00902A44" w:rsidRDefault="00902A44" w:rsidP="00E22B17">
            <w:pPr>
              <w:pStyle w:val="a8"/>
            </w:pPr>
            <w:r>
              <w:t>СП 1321972</w:t>
            </w:r>
          </w:p>
        </w:tc>
        <w:tc>
          <w:tcPr>
            <w:tcW w:w="1544" w:type="dxa"/>
            <w:vAlign w:val="center"/>
          </w:tcPr>
          <w:p w:rsidR="00902A44" w:rsidRDefault="00902A44" w:rsidP="00E22B17">
            <w:pPr>
              <w:pStyle w:val="a8"/>
            </w:pPr>
            <w:r>
              <w:t>21.06.2017</w:t>
            </w:r>
          </w:p>
        </w:tc>
        <w:tc>
          <w:tcPr>
            <w:tcW w:w="1413" w:type="dxa"/>
            <w:vAlign w:val="center"/>
          </w:tcPr>
          <w:p w:rsidR="00902A44" w:rsidRDefault="00902A44" w:rsidP="00E22B17">
            <w:pPr>
              <w:pStyle w:val="a8"/>
            </w:pPr>
            <w:r>
              <w:t>± 6 %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02A44" w:rsidRPr="00902A44" w:rsidRDefault="001A5BB8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902A44" w:rsidRPr="00902A44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902A44" w:rsidRPr="00902A44" w:rsidRDefault="00902A44" w:rsidP="00AD14A4">
      <w:r w:rsidRPr="00902A4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902A44" w:rsidP="00AD14A4">
      <w:r w:rsidRPr="00902A44">
        <w:lastRenderedPageBreak/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1A5BB8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1E1122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Пищеблок (плита)</w:t>
            </w:r>
          </w:p>
        </w:tc>
        <w:tc>
          <w:tcPr>
            <w:tcW w:w="2126" w:type="dxa"/>
            <w:vAlign w:val="center"/>
          </w:tcPr>
          <w:p w:rsidR="001E1122" w:rsidRPr="004D77C1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Pr="004D77C1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5432F4" w:rsidRDefault="005432F4" w:rsidP="00883461">
            <w:pPr>
              <w:pStyle w:val="a8"/>
              <w:rPr>
                <w:b/>
              </w:rPr>
            </w:pPr>
            <w:r w:rsidRPr="005432F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6" w:name="t_IIа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Pr="004D77C1" w:rsidRDefault="005C5D6E" w:rsidP="004A3174">
            <w:pPr>
              <w:pStyle w:val="a8"/>
            </w:pPr>
            <w:r>
              <w:t>22.9; 22.8; 22.8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22.8</w:t>
            </w:r>
          </w:p>
        </w:tc>
        <w:tc>
          <w:tcPr>
            <w:tcW w:w="1417" w:type="dxa"/>
            <w:vAlign w:val="center"/>
          </w:tcPr>
          <w:p w:rsidR="001E1122" w:rsidRDefault="005432F4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7" w:name="skor_IIа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5432F4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8" w:name="vl_IIа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46.3; 46.9; 46.3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19" w:name="tepl_IIа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</w:t>
            </w:r>
            <w:r w:rsidR="005432F4">
              <w:t>8.2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48.2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0" w:name="doza_IIа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1</w:t>
            </w:r>
            <w:r w:rsidR="005432F4">
              <w:t>15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115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  <w:rPr>
                <w:b/>
              </w:rPr>
            </w:pPr>
            <w:bookmarkStart w:id="21" w:name="zona2"/>
            <w:bookmarkEnd w:id="21"/>
            <w:r>
              <w:rPr>
                <w:b/>
              </w:rPr>
              <w:t>Пищеблок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1E1122" w:rsidRPr="004D77C1" w:rsidRDefault="001E1122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Категория - IIа</w:t>
            </w:r>
          </w:p>
        </w:tc>
        <w:tc>
          <w:tcPr>
            <w:tcW w:w="1134" w:type="dxa"/>
            <w:vAlign w:val="center"/>
          </w:tcPr>
          <w:p w:rsidR="001E1122" w:rsidRPr="005432F4" w:rsidRDefault="005432F4" w:rsidP="00883461">
            <w:pPr>
              <w:pStyle w:val="a8"/>
              <w:rPr>
                <w:b/>
              </w:rPr>
            </w:pPr>
            <w:r w:rsidRPr="005432F4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Pr="001E1122" w:rsidRDefault="001E1122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2" w:name="t_IIа_z2"/>
            <w:bookmarkEnd w:id="22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22.6; 22.5; 22.6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22.6</w:t>
            </w:r>
          </w:p>
        </w:tc>
        <w:tc>
          <w:tcPr>
            <w:tcW w:w="1417" w:type="dxa"/>
            <w:vAlign w:val="center"/>
          </w:tcPr>
          <w:p w:rsidR="001E1122" w:rsidRDefault="005432F4" w:rsidP="00883461">
            <w:pPr>
              <w:pStyle w:val="a8"/>
            </w:pPr>
            <w:r>
              <w:t>17.0-23.0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3" w:name="skor_IIа_z2"/>
            <w:bookmarkEnd w:id="23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1E1122" w:rsidRDefault="001E1122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1E1122" w:rsidRDefault="005432F4" w:rsidP="00883461">
            <w:pPr>
              <w:pStyle w:val="a8"/>
            </w:pPr>
            <w:r>
              <w:t>≤0.3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1E1122" w:rsidRPr="004D77C1" w:rsidTr="004A3174">
        <w:trPr>
          <w:jc w:val="center"/>
        </w:trPr>
        <w:tc>
          <w:tcPr>
            <w:tcW w:w="3119" w:type="dxa"/>
            <w:vAlign w:val="center"/>
          </w:tcPr>
          <w:p w:rsidR="001E1122" w:rsidRPr="001E1122" w:rsidRDefault="001E1122" w:rsidP="005C0A9A">
            <w:pPr>
              <w:pStyle w:val="a8"/>
              <w:jc w:val="left"/>
            </w:pPr>
            <w:bookmarkStart w:id="24" w:name="vl_IIа_z2"/>
            <w:bookmarkEnd w:id="24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1E1122" w:rsidRDefault="005C5D6E" w:rsidP="004A3174">
            <w:pPr>
              <w:pStyle w:val="a8"/>
            </w:pPr>
            <w:r>
              <w:t>46.4; 46.3; 46.7</w:t>
            </w:r>
          </w:p>
        </w:tc>
        <w:tc>
          <w:tcPr>
            <w:tcW w:w="1276" w:type="dxa"/>
            <w:vAlign w:val="center"/>
          </w:tcPr>
          <w:p w:rsidR="001E1122" w:rsidRPr="004D77C1" w:rsidRDefault="005432F4" w:rsidP="00883461">
            <w:pPr>
              <w:pStyle w:val="a8"/>
            </w:pPr>
            <w:r>
              <w:t>46.5</w:t>
            </w:r>
          </w:p>
        </w:tc>
        <w:tc>
          <w:tcPr>
            <w:tcW w:w="1417" w:type="dxa"/>
            <w:vAlign w:val="center"/>
          </w:tcPr>
          <w:p w:rsidR="001E1122" w:rsidRDefault="001E1122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1E1122" w:rsidRPr="004D77C1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1E1122" w:rsidRDefault="001E1122" w:rsidP="00883461">
            <w:pPr>
              <w:pStyle w:val="a8"/>
              <w:rPr>
                <w:b/>
              </w:rPr>
            </w:pPr>
          </w:p>
        </w:tc>
      </w:tr>
      <w:tr w:rsidR="005432F4" w:rsidRPr="004D77C1" w:rsidTr="004A3174">
        <w:trPr>
          <w:jc w:val="center"/>
        </w:trPr>
        <w:tc>
          <w:tcPr>
            <w:tcW w:w="3119" w:type="dxa"/>
            <w:vAlign w:val="center"/>
          </w:tcPr>
          <w:p w:rsidR="005432F4" w:rsidRPr="005432F4" w:rsidRDefault="005432F4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5" w:name="doza_max_ss"/>
            <w:bookmarkEnd w:id="25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5432F4" w:rsidRDefault="005432F4" w:rsidP="004A3174">
            <w:pPr>
              <w:pStyle w:val="a8"/>
            </w:pPr>
            <w:r>
              <w:t>115</w:t>
            </w:r>
          </w:p>
        </w:tc>
        <w:tc>
          <w:tcPr>
            <w:tcW w:w="1276" w:type="dxa"/>
            <w:vAlign w:val="center"/>
          </w:tcPr>
          <w:p w:rsidR="005432F4" w:rsidRDefault="005432F4" w:rsidP="00883461">
            <w:pPr>
              <w:pStyle w:val="a8"/>
            </w:pPr>
            <w:r>
              <w:t>115</w:t>
            </w:r>
          </w:p>
        </w:tc>
        <w:tc>
          <w:tcPr>
            <w:tcW w:w="1417" w:type="dxa"/>
            <w:vAlign w:val="center"/>
          </w:tcPr>
          <w:p w:rsidR="005432F4" w:rsidRDefault="005432F4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5432F4" w:rsidRDefault="005432F4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5432F4" w:rsidRDefault="005432F4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5432F4" w:rsidRPr="005432F4">
          <w:rPr>
            <w:bCs/>
          </w:rPr>
          <w:t>-</w:t>
        </w:r>
        <w:r w:rsidR="005432F4" w:rsidRPr="005432F4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5432F4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02A4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02A44" w:rsidRDefault="00902A44" w:rsidP="00AA46ED">
            <w:pPr>
              <w:pStyle w:val="a8"/>
            </w:pPr>
            <w:r w:rsidRPr="00902A44">
              <w:t>Митяева Ольга Александровна</w:t>
            </w:r>
          </w:p>
        </w:tc>
      </w:tr>
      <w:tr w:rsidR="00AA46ED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6" w:name="fio_users"/>
            <w:bookmarkEnd w:id="26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02A4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7" w:name="fio_users2"/>
            <w:bookmarkEnd w:id="27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02A44" w:rsidRDefault="00902A44" w:rsidP="00AA46ED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902A44" w:rsidTr="001E112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902A44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902A44" w:rsidRDefault="00902A44" w:rsidP="00E22B17">
            <w:pPr>
              <w:pStyle w:val="a8"/>
            </w:pPr>
            <w:r w:rsidRPr="00902A44">
              <w:t>Лукичев Дмитрий Олегович</w:t>
            </w:r>
          </w:p>
        </w:tc>
      </w:tr>
      <w:tr w:rsidR="00E22B17" w:rsidRPr="00902A44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8" w:name="fio_izm_users"/>
            <w:bookmarkEnd w:id="2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902A44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902A44" w:rsidRDefault="00902A44" w:rsidP="00E22B17">
            <w:pPr>
              <w:pStyle w:val="a8"/>
              <w:rPr>
                <w:b/>
                <w:vertAlign w:val="superscript"/>
              </w:rPr>
            </w:pPr>
            <w:r w:rsidRPr="00902A44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122" w:rsidRDefault="001E1122" w:rsidP="0076042D">
      <w:pPr>
        <w:pStyle w:val="a9"/>
      </w:pPr>
      <w:r>
        <w:separator/>
      </w:r>
    </w:p>
  </w:endnote>
  <w:endnote w:type="continuationSeparator" w:id="0">
    <w:p w:rsidR="001E1122" w:rsidRDefault="001E112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D220C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11091/032-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9" w:name="kolontitul2"/>
          <w:bookmarkEnd w:id="29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1A5BB8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1A5BB8" w:rsidRPr="00C9085E">
            <w:rPr>
              <w:rStyle w:val="ad"/>
              <w:sz w:val="20"/>
              <w:szCs w:val="20"/>
            </w:rPr>
            <w:fldChar w:fldCharType="separate"/>
          </w:r>
          <w:r w:rsidR="00D220CE">
            <w:rPr>
              <w:rStyle w:val="ad"/>
              <w:noProof/>
              <w:sz w:val="20"/>
              <w:szCs w:val="20"/>
            </w:rPr>
            <w:t>1</w:t>
          </w:r>
          <w:r w:rsidR="001A5BB8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220CE" w:rsidRPr="00D220CE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122" w:rsidRDefault="001E1122" w:rsidP="0076042D">
      <w:pPr>
        <w:pStyle w:val="a9"/>
      </w:pPr>
      <w:r>
        <w:separator/>
      </w:r>
    </w:p>
  </w:footnote>
  <w:footnote w:type="continuationSeparator" w:id="0">
    <w:p w:rsidR="001E1122" w:rsidRDefault="001E112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docVars>
    <w:docVar w:name="action_codes" w:val="1;0;0"/>
    <w:docVar w:name="anal_rms" w:val="7;  11091/032, 11091/032-1А (11091/032), 11091/032-2А (11091/032), 11091/032-3А (11091/032), 11091/032-4А (11091/032), 11091/032-5А (11091/032), 11091/032-6А (11091/032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Iа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675 "/>
    <w:docVar w:name="codeok " w:val="    "/>
    <w:docVar w:name="col18" w:val=" 0 "/>
    <w:docVar w:name="colrab" w:val=" 1 "/>
    <w:docVar w:name="colrab_anal" w:val=" 7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936AF990105E4FAF825C3D81CAB2D305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32- М "/>
    <w:docVar w:name="oborud" w:val=" Электроплита, электромясорубка, картофелечистка, весы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B73C77296BE441D93C7EF26CB261F1B"/>
    <w:docVar w:name="rm_id" w:val="162"/>
    <w:docVar w:name="rm_name" w:val=" Повар "/>
    <w:docVar w:name="rm_number" w:val=" 11091/032 "/>
    <w:docVar w:name="si_guids" w:val="A100E4EED63A4988854A1731CEE34097@32212@16.02.2015@16.02.2017~82D8382AB0BF4706816A35B073B802A1@32212@16.02.2015@16.02.2017~33E49883A2994852B00012D2F58F96D0@218@21.06.2016@21.06.2017"/>
    <w:docVar w:name="sign_date" w:val="   "/>
    <w:docVar w:name="struct_info" w:val="    "/>
    <w:docVar w:name="template" w:val="micro_prg_sout.dot"/>
    <w:docVar w:name="timesmena" w:val="432"/>
    <w:docVar w:name="tools" w:val=" Пищевые продукты "/>
    <w:docVar w:name="version" w:val="51"/>
    <w:docVar w:name="zona_name" w:val="Пищеблок"/>
    <w:docVar w:name="zona_time" w:val="90"/>
    <w:docVar w:name="zona1_cat_rab" w:val="IIа"/>
    <w:docVar w:name="zona1_poza" w:val="0"/>
    <w:docVar w:name="zona1_type" w:val="1"/>
    <w:docVar w:name="zona2_cat_rab" w:val="IIа"/>
    <w:docVar w:name="zona2_poza" w:val="0"/>
    <w:docVar w:name="zona2_type" w:val="1"/>
  </w:docVars>
  <w:rsids>
    <w:rsidRoot w:val="00E349C6"/>
    <w:rsid w:val="00025683"/>
    <w:rsid w:val="00040D8F"/>
    <w:rsid w:val="00046815"/>
    <w:rsid w:val="00053C61"/>
    <w:rsid w:val="0005566C"/>
    <w:rsid w:val="000D1F5B"/>
    <w:rsid w:val="00110025"/>
    <w:rsid w:val="001354B3"/>
    <w:rsid w:val="001429B1"/>
    <w:rsid w:val="001607C8"/>
    <w:rsid w:val="001A5BB8"/>
    <w:rsid w:val="001E1122"/>
    <w:rsid w:val="001F4D8D"/>
    <w:rsid w:val="00234932"/>
    <w:rsid w:val="00275D61"/>
    <w:rsid w:val="002A7705"/>
    <w:rsid w:val="002E55C6"/>
    <w:rsid w:val="00305B2F"/>
    <w:rsid w:val="00367816"/>
    <w:rsid w:val="00380D9D"/>
    <w:rsid w:val="003876C3"/>
    <w:rsid w:val="003B4211"/>
    <w:rsid w:val="003C24DB"/>
    <w:rsid w:val="00402CAC"/>
    <w:rsid w:val="00444410"/>
    <w:rsid w:val="004A3174"/>
    <w:rsid w:val="004A47AD"/>
    <w:rsid w:val="004A5D52"/>
    <w:rsid w:val="004C4DB2"/>
    <w:rsid w:val="004D77C1"/>
    <w:rsid w:val="004E6E6F"/>
    <w:rsid w:val="005432F4"/>
    <w:rsid w:val="00563E94"/>
    <w:rsid w:val="00571838"/>
    <w:rsid w:val="00574BF5"/>
    <w:rsid w:val="00576095"/>
    <w:rsid w:val="005A3A36"/>
    <w:rsid w:val="005B466C"/>
    <w:rsid w:val="005B7FE8"/>
    <w:rsid w:val="005C0A9A"/>
    <w:rsid w:val="005C5D6E"/>
    <w:rsid w:val="005E5675"/>
    <w:rsid w:val="00605DA9"/>
    <w:rsid w:val="0069682B"/>
    <w:rsid w:val="006C28B3"/>
    <w:rsid w:val="007049EB"/>
    <w:rsid w:val="00710271"/>
    <w:rsid w:val="00717C9F"/>
    <w:rsid w:val="00720FD8"/>
    <w:rsid w:val="0076042D"/>
    <w:rsid w:val="007D1852"/>
    <w:rsid w:val="007D2CEA"/>
    <w:rsid w:val="00801EA0"/>
    <w:rsid w:val="00830D59"/>
    <w:rsid w:val="00883461"/>
    <w:rsid w:val="00883D18"/>
    <w:rsid w:val="008B6EE3"/>
    <w:rsid w:val="008C5627"/>
    <w:rsid w:val="008E68DE"/>
    <w:rsid w:val="00902A44"/>
    <w:rsid w:val="0090588D"/>
    <w:rsid w:val="0092778A"/>
    <w:rsid w:val="00A12349"/>
    <w:rsid w:val="00A91908"/>
    <w:rsid w:val="00AA4551"/>
    <w:rsid w:val="00AA46ED"/>
    <w:rsid w:val="00AA4DCC"/>
    <w:rsid w:val="00AD14A4"/>
    <w:rsid w:val="00AD7C32"/>
    <w:rsid w:val="00AF783E"/>
    <w:rsid w:val="00AF796F"/>
    <w:rsid w:val="00B03175"/>
    <w:rsid w:val="00B628D2"/>
    <w:rsid w:val="00BA5029"/>
    <w:rsid w:val="00BC2F3C"/>
    <w:rsid w:val="00BD75E8"/>
    <w:rsid w:val="00BE5CA6"/>
    <w:rsid w:val="00C02721"/>
    <w:rsid w:val="00C9085E"/>
    <w:rsid w:val="00CB5A5B"/>
    <w:rsid w:val="00CC64C2"/>
    <w:rsid w:val="00CE2EED"/>
    <w:rsid w:val="00CE3307"/>
    <w:rsid w:val="00D143BB"/>
    <w:rsid w:val="00D1572D"/>
    <w:rsid w:val="00D220CE"/>
    <w:rsid w:val="00D57B4C"/>
    <w:rsid w:val="00D615D7"/>
    <w:rsid w:val="00D76DF8"/>
    <w:rsid w:val="00DA53D1"/>
    <w:rsid w:val="00DB5302"/>
    <w:rsid w:val="00DD6B1F"/>
    <w:rsid w:val="00E124F4"/>
    <w:rsid w:val="00E22B17"/>
    <w:rsid w:val="00E265C3"/>
    <w:rsid w:val="00E349C6"/>
    <w:rsid w:val="00E36337"/>
    <w:rsid w:val="00EB72AD"/>
    <w:rsid w:val="00EC37A1"/>
    <w:rsid w:val="00EF3DC4"/>
    <w:rsid w:val="00F45DF7"/>
    <w:rsid w:val="00F76072"/>
    <w:rsid w:val="00F82253"/>
    <w:rsid w:val="00FB001B"/>
    <w:rsid w:val="00FD056D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2016-11-24T11:55:00Z</dcterms:created>
  <dcterms:modified xsi:type="dcterms:W3CDTF">2016-11-25T06:28:00Z</dcterms:modified>
</cp:coreProperties>
</file>